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35" w:rsidRPr="00AA4152" w:rsidRDefault="00856A35" w:rsidP="008C127D">
      <w:pPr>
        <w:jc w:val="center"/>
        <w:rPr>
          <w:noProof/>
        </w:rPr>
      </w:pPr>
      <w:r w:rsidRPr="0074151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856A35" w:rsidRPr="00061834" w:rsidRDefault="00856A35" w:rsidP="008C127D">
      <w:pPr>
        <w:jc w:val="center"/>
        <w:rPr>
          <w:noProof/>
          <w:sz w:val="16"/>
          <w:szCs w:val="16"/>
        </w:rPr>
      </w:pPr>
    </w:p>
    <w:p w:rsidR="00856A35" w:rsidRPr="008C127D" w:rsidRDefault="00856A35" w:rsidP="008C127D">
      <w:pPr>
        <w:jc w:val="center"/>
        <w:rPr>
          <w:b/>
          <w:noProof/>
          <w:sz w:val="24"/>
        </w:rPr>
      </w:pPr>
      <w:r w:rsidRPr="008C127D">
        <w:rPr>
          <w:b/>
          <w:noProof/>
          <w:sz w:val="24"/>
        </w:rPr>
        <w:t>УКРАЇНА</w:t>
      </w:r>
    </w:p>
    <w:p w:rsidR="00856A35" w:rsidRPr="008C127D" w:rsidRDefault="00856A35" w:rsidP="008C127D">
      <w:pPr>
        <w:jc w:val="center"/>
        <w:rPr>
          <w:b/>
          <w:sz w:val="16"/>
          <w:szCs w:val="16"/>
        </w:rPr>
      </w:pPr>
    </w:p>
    <w:p w:rsidR="00856A35" w:rsidRPr="008C127D" w:rsidRDefault="00856A35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ВАЛКІВСЬКА РАЙОННА ДЕРЖАВНА АДМІНІСТРАЦІЯ</w:t>
      </w:r>
    </w:p>
    <w:p w:rsidR="00856A35" w:rsidRPr="008C127D" w:rsidRDefault="00856A35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ВІДДІЛ ОСВІТИ, МОЛОДІ ТА СПОРТУ</w:t>
      </w:r>
    </w:p>
    <w:p w:rsidR="00856A35" w:rsidRPr="008C127D" w:rsidRDefault="00856A35" w:rsidP="008C127D">
      <w:pPr>
        <w:jc w:val="center"/>
        <w:rPr>
          <w:b/>
          <w:szCs w:val="28"/>
        </w:rPr>
      </w:pPr>
    </w:p>
    <w:p w:rsidR="00856A35" w:rsidRPr="008C127D" w:rsidRDefault="00856A35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НАКАЗ</w:t>
      </w:r>
    </w:p>
    <w:p w:rsidR="00856A35" w:rsidRPr="008C127D" w:rsidRDefault="00856A35" w:rsidP="008C127D">
      <w:pPr>
        <w:rPr>
          <w:b/>
        </w:rPr>
      </w:pPr>
    </w:p>
    <w:p w:rsidR="00856A35" w:rsidRPr="008C127D" w:rsidRDefault="00856A35" w:rsidP="008C127D">
      <w:pPr>
        <w:rPr>
          <w:b/>
          <w:bCs/>
          <w:lang w:val="uk-UA"/>
        </w:rPr>
      </w:pPr>
      <w:r>
        <w:rPr>
          <w:b/>
          <w:bCs/>
          <w:lang w:val="uk-UA"/>
        </w:rPr>
        <w:t>2</w:t>
      </w:r>
      <w:r w:rsidRPr="008C127D">
        <w:rPr>
          <w:b/>
          <w:bCs/>
        </w:rPr>
        <w:t xml:space="preserve">7.04.2020                                </w:t>
      </w:r>
      <w:r w:rsidRPr="008C127D">
        <w:rPr>
          <w:b/>
          <w:bCs/>
        </w:rPr>
        <w:tab/>
      </w:r>
      <w:r w:rsidRPr="008C127D">
        <w:rPr>
          <w:b/>
          <w:bCs/>
        </w:rPr>
        <w:tab/>
        <w:t xml:space="preserve">  Валки                                                      № 5</w:t>
      </w:r>
      <w:r>
        <w:rPr>
          <w:b/>
          <w:bCs/>
          <w:lang w:val="uk-UA"/>
        </w:rPr>
        <w:t>2</w:t>
      </w:r>
    </w:p>
    <w:p w:rsidR="00856A35" w:rsidRDefault="00856A35" w:rsidP="00147DEE">
      <w:pPr>
        <w:jc w:val="center"/>
        <w:rPr>
          <w:b/>
          <w:szCs w:val="28"/>
          <w:lang w:val="uk-UA"/>
        </w:rPr>
      </w:pPr>
    </w:p>
    <w:p w:rsidR="00856A35" w:rsidRDefault="00856A35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856A35" w:rsidRDefault="00856A35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856A35" w:rsidRDefault="00856A35" w:rsidP="00147DEE">
      <w:pPr>
        <w:ind w:right="4778"/>
        <w:rPr>
          <w:b/>
          <w:lang w:val="uk-UA"/>
        </w:rPr>
      </w:pPr>
    </w:p>
    <w:p w:rsidR="00856A35" w:rsidRDefault="00856A35" w:rsidP="00147DEE">
      <w:pPr>
        <w:ind w:right="4984"/>
        <w:jc w:val="both"/>
        <w:rPr>
          <w:b/>
          <w:szCs w:val="28"/>
          <w:lang w:val="uk-UA"/>
        </w:rPr>
      </w:pPr>
    </w:p>
    <w:p w:rsidR="00856A35" w:rsidRDefault="00856A35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</w:t>
      </w:r>
      <w:r w:rsidRPr="0071200B">
        <w:rPr>
          <w:szCs w:val="28"/>
          <w:lang w:val="uk-UA"/>
        </w:rPr>
        <w:t>ішення XLІ сесії Валківської районної ради  VII скликання від 18.12.2019 №</w:t>
      </w:r>
      <w:r>
        <w:rPr>
          <w:szCs w:val="28"/>
          <w:lang w:val="uk-UA"/>
        </w:rPr>
        <w:t xml:space="preserve">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864-VII «</w:t>
      </w:r>
      <w:r w:rsidRPr="00F62AEF">
        <w:rPr>
          <w:szCs w:val="28"/>
          <w:lang w:val="uk-UA"/>
        </w:rPr>
        <w:t>Про розподіл вільного залишку</w:t>
      </w:r>
      <w:r>
        <w:rPr>
          <w:szCs w:val="28"/>
          <w:lang w:val="uk-UA"/>
        </w:rPr>
        <w:t>»,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865-VII 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>до нього (зі змінами), Розпорядження Валківської районної ради № 20 від 18.03.2020,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0A034E">
        <w:rPr>
          <w:szCs w:val="28"/>
          <w:lang w:val="uk-UA"/>
        </w:rPr>
        <w:t>101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 xml:space="preserve">від 21.04.2020  </w:t>
      </w:r>
      <w:r>
        <w:rPr>
          <w:szCs w:val="28"/>
          <w:lang w:val="uk-UA"/>
        </w:rPr>
        <w:t xml:space="preserve">  </w:t>
      </w:r>
    </w:p>
    <w:p w:rsidR="00856A35" w:rsidRDefault="00856A35" w:rsidP="00FD2AFE">
      <w:pPr>
        <w:spacing w:line="360" w:lineRule="auto"/>
        <w:jc w:val="both"/>
        <w:rPr>
          <w:szCs w:val="28"/>
          <w:lang w:val="uk-UA"/>
        </w:rPr>
      </w:pPr>
    </w:p>
    <w:p w:rsidR="00856A35" w:rsidRDefault="00856A35" w:rsidP="00FD2AFE">
      <w:pPr>
        <w:spacing w:line="360" w:lineRule="auto"/>
        <w:jc w:val="both"/>
        <w:rPr>
          <w:szCs w:val="28"/>
          <w:lang w:val="uk-UA"/>
        </w:rPr>
      </w:pPr>
    </w:p>
    <w:p w:rsidR="00856A35" w:rsidRPr="004C678B" w:rsidRDefault="00856A35" w:rsidP="00FD2AF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856A35" w:rsidRDefault="00856A35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856A35" w:rsidRPr="0071200B" w:rsidRDefault="00856A35" w:rsidP="000A034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</w:t>
      </w:r>
      <w:r>
        <w:rPr>
          <w:szCs w:val="28"/>
          <w:lang w:val="uk-UA"/>
        </w:rPr>
        <w:t>и закладами середньої освіти  (</w:t>
      </w:r>
      <w:r w:rsidRPr="0071200B">
        <w:rPr>
          <w:szCs w:val="28"/>
          <w:lang w:val="uk-UA"/>
        </w:rPr>
        <w:t>в т. ч. дошкільними підро</w:t>
      </w:r>
      <w:r>
        <w:rPr>
          <w:szCs w:val="28"/>
          <w:lang w:val="uk-UA"/>
        </w:rPr>
        <w:t>зділами (відділеннями, групами)</w:t>
      </w:r>
      <w:r w:rsidRPr="0071200B">
        <w:rPr>
          <w:szCs w:val="28"/>
          <w:lang w:val="uk-UA"/>
        </w:rPr>
        <w:t>».</w:t>
      </w:r>
    </w:p>
    <w:p w:rsidR="00856A35" w:rsidRDefault="00856A35" w:rsidP="00485AE0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856A35" w:rsidRDefault="00856A35" w:rsidP="004F277C">
      <w:pPr>
        <w:ind w:left="720" w:right="-185"/>
        <w:jc w:val="both"/>
        <w:rPr>
          <w:szCs w:val="28"/>
          <w:lang w:val="uk-UA"/>
        </w:rPr>
      </w:pPr>
    </w:p>
    <w:p w:rsidR="00856A35" w:rsidRPr="0071200B" w:rsidRDefault="00856A35" w:rsidP="004F277C">
      <w:pPr>
        <w:ind w:left="720" w:right="-185"/>
        <w:jc w:val="both"/>
        <w:rPr>
          <w:szCs w:val="28"/>
          <w:lang w:val="uk-UA"/>
        </w:rPr>
      </w:pPr>
    </w:p>
    <w:p w:rsidR="00856A35" w:rsidRDefault="00856A35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856A35" w:rsidRDefault="00856A35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Наталія ТРУСОВА</w:t>
      </w:r>
      <w:bookmarkStart w:id="0" w:name="_GoBack"/>
      <w:bookmarkEnd w:id="0"/>
    </w:p>
    <w:sectPr w:rsidR="00856A35" w:rsidSect="008C127D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A35" w:rsidRDefault="00856A35">
      <w:r>
        <w:separator/>
      </w:r>
    </w:p>
  </w:endnote>
  <w:endnote w:type="continuationSeparator" w:id="0">
    <w:p w:rsidR="00856A35" w:rsidRDefault="00856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35" w:rsidRDefault="00856A35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6A35" w:rsidRDefault="00856A35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A35" w:rsidRDefault="00856A35">
      <w:r>
        <w:separator/>
      </w:r>
    </w:p>
  </w:footnote>
  <w:footnote w:type="continuationSeparator" w:id="0">
    <w:p w:rsidR="00856A35" w:rsidRDefault="00856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35" w:rsidRDefault="00856A35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6A35" w:rsidRDefault="00856A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35" w:rsidRPr="00363F7E" w:rsidRDefault="00856A35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856A35" w:rsidRDefault="00856A35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834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034E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6C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65322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39AD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01A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85AE0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992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1511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6A35"/>
    <w:rsid w:val="00857750"/>
    <w:rsid w:val="00864913"/>
    <w:rsid w:val="00865334"/>
    <w:rsid w:val="008672BA"/>
    <w:rsid w:val="008678CF"/>
    <w:rsid w:val="008707EF"/>
    <w:rsid w:val="00870882"/>
    <w:rsid w:val="00870F20"/>
    <w:rsid w:val="00873A1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127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4152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40E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0D03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2AFE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09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09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990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60990"/>
    <w:rPr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76099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0990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0990"/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0990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60990"/>
    <w:rPr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0990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1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9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2</Pages>
  <Words>328</Words>
  <Characters>1874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22</cp:revision>
  <cp:lastPrinted>2020-05-06T07:34:00Z</cp:lastPrinted>
  <dcterms:created xsi:type="dcterms:W3CDTF">2019-10-21T13:08:00Z</dcterms:created>
  <dcterms:modified xsi:type="dcterms:W3CDTF">2020-05-06T07:34:00Z</dcterms:modified>
</cp:coreProperties>
</file>